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9C0FE" w14:textId="77777777" w:rsidR="00164894" w:rsidRDefault="00164894" w:rsidP="001648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74EDAD1B" w14:textId="77777777" w:rsidR="00164894" w:rsidRDefault="00164894" w:rsidP="001648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Wrotham, Kent.</w:t>
      </w:r>
    </w:p>
    <w:p w14:paraId="5D16E708" w14:textId="77777777" w:rsidR="00164894" w:rsidRDefault="00164894" w:rsidP="001648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2AA126B" w14:textId="77777777" w:rsidR="00164894" w:rsidRDefault="00164894" w:rsidP="001648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1917E04" w14:textId="77777777" w:rsidR="00164894" w:rsidRDefault="00164894" w:rsidP="001648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259C55EB" w14:textId="77777777" w:rsidR="00164894" w:rsidRDefault="00164894" w:rsidP="001648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</w:t>
        </w:r>
        <w:r>
          <w:rPr>
            <w:rStyle w:val="Hyperlink"/>
            <w:rFonts w:ascii="Times New Roman" w:hAnsi="Times New Roman" w:cs="Times New Roman"/>
            <w:sz w:val="24"/>
            <w:szCs w:val="24"/>
          </w:rPr>
          <w:t>W</w:t>
        </w:r>
        <w:r w:rsidRPr="00EE6BE1">
          <w:rPr>
            <w:rStyle w:val="Hyperlink"/>
            <w:rFonts w:ascii="Times New Roman" w:hAnsi="Times New Roman" w:cs="Times New Roman"/>
            <w:sz w:val="24"/>
            <w:szCs w:val="24"/>
          </w:rPr>
          <w:t>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998D283" w14:textId="77777777" w:rsidR="00164894" w:rsidRDefault="00164894" w:rsidP="001648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6D0E9FE" w14:textId="77777777" w:rsidR="00164894" w:rsidRDefault="00164894" w:rsidP="001648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7AD9F99" w14:textId="77777777" w:rsidR="00164894" w:rsidRDefault="00164894" w:rsidP="0016489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74DDB8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A2B5C" w14:textId="77777777" w:rsidR="00164894" w:rsidRDefault="00164894" w:rsidP="009139A6">
      <w:r>
        <w:separator/>
      </w:r>
    </w:p>
  </w:endnote>
  <w:endnote w:type="continuationSeparator" w:id="0">
    <w:p w14:paraId="5E7B7371" w14:textId="77777777" w:rsidR="00164894" w:rsidRDefault="001648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1AB9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B28B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A9C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EE36C" w14:textId="77777777" w:rsidR="00164894" w:rsidRDefault="00164894" w:rsidP="009139A6">
      <w:r>
        <w:separator/>
      </w:r>
    </w:p>
  </w:footnote>
  <w:footnote w:type="continuationSeparator" w:id="0">
    <w:p w14:paraId="54B964D0" w14:textId="77777777" w:rsidR="00164894" w:rsidRDefault="001648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90E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45C7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D1C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894"/>
    <w:rsid w:val="000666E0"/>
    <w:rsid w:val="00164894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6B9C7"/>
  <w15:chartTrackingRefBased/>
  <w15:docId w15:val="{2B43DDF5-7991-4804-8437-9FD563757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6489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H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2022-07-22T20:36:00Z</dcterms:created>
  <dcterms:modified xsi:type="dcterms:W3CDTF">2022-07-22T20:36:00Z</dcterms:modified>
</cp:coreProperties>
</file>